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F1D1" w14:textId="77777777" w:rsidR="00013A54" w:rsidRDefault="00013A54" w:rsidP="00013A54">
      <w:pPr>
        <w:rPr>
          <w:color w:val="000000"/>
        </w:rPr>
      </w:pPr>
      <w:r>
        <w:rPr>
          <w:color w:val="000000"/>
          <w:u w:val="single"/>
        </w:rPr>
        <w:t>Sir Baldwin FREVILL</w:t>
      </w:r>
      <w:r>
        <w:rPr>
          <w:color w:val="000000"/>
        </w:rPr>
        <w:t xml:space="preserve">   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>fl.1415-16)</w:t>
      </w:r>
    </w:p>
    <w:p w14:paraId="402E9519" w14:textId="77777777" w:rsidR="00013A54" w:rsidRDefault="00013A54" w:rsidP="00013A54">
      <w:pPr>
        <w:rPr>
          <w:color w:val="000000"/>
        </w:rPr>
      </w:pPr>
      <w:r>
        <w:rPr>
          <w:color w:val="000000"/>
        </w:rPr>
        <w:t>Man-at-arms.</w:t>
      </w:r>
    </w:p>
    <w:p w14:paraId="561AC66F" w14:textId="77777777" w:rsidR="00013A54" w:rsidRDefault="00013A54" w:rsidP="00013A54">
      <w:pPr>
        <w:rPr>
          <w:color w:val="000000"/>
        </w:rPr>
      </w:pPr>
    </w:p>
    <w:p w14:paraId="5C3B6ECF" w14:textId="77777777" w:rsidR="00013A54" w:rsidRDefault="00013A54" w:rsidP="00013A54">
      <w:pPr>
        <w:rPr>
          <w:color w:val="000000"/>
        </w:rPr>
      </w:pPr>
    </w:p>
    <w:p w14:paraId="6F16D6E9" w14:textId="77777777" w:rsidR="00013A54" w:rsidRDefault="00013A54" w:rsidP="00013A54">
      <w:pPr>
        <w:rPr>
          <w:color w:val="000000"/>
        </w:rPr>
      </w:pPr>
      <w:r>
        <w:rPr>
          <w:color w:val="000000"/>
        </w:rPr>
        <w:t xml:space="preserve">       1415-16</w:t>
      </w:r>
      <w:r>
        <w:rPr>
          <w:color w:val="000000"/>
        </w:rPr>
        <w:tab/>
        <w:t xml:space="preserve">He served in the garrison at </w:t>
      </w:r>
      <w:proofErr w:type="spellStart"/>
      <w:r>
        <w:rPr>
          <w:color w:val="000000"/>
        </w:rPr>
        <w:t>Harfleur</w:t>
      </w:r>
      <w:proofErr w:type="spellEnd"/>
      <w:r>
        <w:rPr>
          <w:color w:val="000000"/>
        </w:rPr>
        <w:t>.</w:t>
      </w:r>
    </w:p>
    <w:p w14:paraId="5A3F8F12" w14:textId="77777777" w:rsidR="00013A54" w:rsidRPr="00E34A21" w:rsidRDefault="00013A54" w:rsidP="00013A54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E101/47/39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53608B11" w14:textId="77777777" w:rsidR="00013A54" w:rsidRDefault="00013A54" w:rsidP="00013A54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39C3E9BC" w14:textId="77777777" w:rsidR="00013A54" w:rsidRDefault="00013A54" w:rsidP="00013A54">
      <w:pPr>
        <w:rPr>
          <w:color w:val="000000"/>
        </w:rPr>
      </w:pPr>
    </w:p>
    <w:p w14:paraId="2BEAB3FB" w14:textId="77777777" w:rsidR="00013A54" w:rsidRDefault="00013A54" w:rsidP="00013A54">
      <w:pPr>
        <w:rPr>
          <w:color w:val="000000"/>
        </w:rPr>
      </w:pPr>
    </w:p>
    <w:p w14:paraId="66076020" w14:textId="77777777" w:rsidR="00013A54" w:rsidRDefault="00013A54" w:rsidP="00013A54">
      <w:pPr>
        <w:rPr>
          <w:color w:val="000000"/>
        </w:rPr>
      </w:pPr>
      <w:r>
        <w:rPr>
          <w:color w:val="000000"/>
        </w:rPr>
        <w:t>29 September 2022</w:t>
      </w:r>
    </w:p>
    <w:p w14:paraId="727DD4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2849F" w14:textId="77777777" w:rsidR="00013A54" w:rsidRDefault="00013A54" w:rsidP="009139A6">
      <w:r>
        <w:separator/>
      </w:r>
    </w:p>
  </w:endnote>
  <w:endnote w:type="continuationSeparator" w:id="0">
    <w:p w14:paraId="3E2BA877" w14:textId="77777777" w:rsidR="00013A54" w:rsidRDefault="00013A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4B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75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2F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0E5B8" w14:textId="77777777" w:rsidR="00013A54" w:rsidRDefault="00013A54" w:rsidP="009139A6">
      <w:r>
        <w:separator/>
      </w:r>
    </w:p>
  </w:footnote>
  <w:footnote w:type="continuationSeparator" w:id="0">
    <w:p w14:paraId="0B9276C3" w14:textId="77777777" w:rsidR="00013A54" w:rsidRDefault="00013A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5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F8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B9C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A54"/>
    <w:rsid w:val="00013A5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81668"/>
  <w15:chartTrackingRefBased/>
  <w15:docId w15:val="{989BEBBE-3DA4-4482-AE0C-BBAF65DDB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A5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2022-10-07T18:13:00Z</dcterms:created>
  <dcterms:modified xsi:type="dcterms:W3CDTF">2022-10-07T18:14:00Z</dcterms:modified>
</cp:coreProperties>
</file>